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C259C" w14:textId="21834443" w:rsidR="00BC59B3" w:rsidRDefault="00BC59B3">
      <w:pPr>
        <w:rPr>
          <w:b/>
          <w:bCs/>
          <w:sz w:val="28"/>
        </w:rPr>
      </w:pPr>
      <w:r>
        <w:rPr>
          <w:b/>
          <w:bCs/>
          <w:sz w:val="28"/>
        </w:rPr>
        <w:t>E</w:t>
      </w:r>
      <w:r w:rsidR="008E6900">
        <w:rPr>
          <w:b/>
          <w:bCs/>
          <w:sz w:val="28"/>
        </w:rPr>
        <w:t xml:space="preserve"> </w:t>
      </w:r>
      <w:r>
        <w:rPr>
          <w:b/>
          <w:bCs/>
          <w:sz w:val="28"/>
        </w:rPr>
        <w:t>Svardokumenter</w:t>
      </w:r>
    </w:p>
    <w:p w14:paraId="569BBBD8" w14:textId="4853CA00" w:rsidR="00BC59B3" w:rsidRDefault="00BC59B3">
      <w:pPr>
        <w:rPr>
          <w:b/>
          <w:bCs/>
          <w:sz w:val="28"/>
        </w:rPr>
      </w:pPr>
      <w:r>
        <w:rPr>
          <w:b/>
          <w:bCs/>
          <w:sz w:val="28"/>
        </w:rPr>
        <w:t>E5</w:t>
      </w:r>
      <w:r w:rsidR="008E6900">
        <w:rPr>
          <w:b/>
          <w:bCs/>
          <w:sz w:val="28"/>
        </w:rPr>
        <w:t xml:space="preserve"> </w:t>
      </w:r>
      <w:r>
        <w:rPr>
          <w:b/>
          <w:bCs/>
          <w:sz w:val="28"/>
        </w:rPr>
        <w:t>Tilbudsskjema</w:t>
      </w:r>
    </w:p>
    <w:p w14:paraId="2F823612" w14:textId="77777777" w:rsidR="00BC59B3" w:rsidRDefault="00BC59B3"/>
    <w:tbl>
      <w:tblPr>
        <w:tblW w:w="0" w:type="auto"/>
        <w:tblLook w:val="0000" w:firstRow="0" w:lastRow="0" w:firstColumn="0" w:lastColumn="0" w:noHBand="0" w:noVBand="0"/>
      </w:tblPr>
      <w:tblGrid>
        <w:gridCol w:w="5607"/>
        <w:gridCol w:w="713"/>
        <w:gridCol w:w="2467"/>
      </w:tblGrid>
      <w:tr w:rsidR="00BC59B3" w14:paraId="116B02CB" w14:textId="77777777" w:rsidTr="00B2273C">
        <w:trPr>
          <w:cantSplit/>
        </w:trPr>
        <w:tc>
          <w:tcPr>
            <w:tcW w:w="5607" w:type="dxa"/>
          </w:tcPr>
          <w:p w14:paraId="27F5F4F6" w14:textId="77777777" w:rsidR="00BC59B3" w:rsidRPr="007743D1" w:rsidRDefault="00BC59B3">
            <w:pPr>
              <w:rPr>
                <w:lang w:val="nn-NO"/>
              </w:rPr>
            </w:pPr>
          </w:p>
          <w:p w14:paraId="21C34AB9" w14:textId="77777777" w:rsidR="00BC59B3" w:rsidRDefault="00BC59B3" w:rsidP="00B34EAA">
            <w:r w:rsidRPr="007743D1">
              <w:rPr>
                <w:lang w:val="nn-NO"/>
              </w:rPr>
              <w:t>Sum i henhold til kap</w:t>
            </w:r>
            <w:r w:rsidR="00B34EAA">
              <w:rPr>
                <w:lang w:val="nn-NO"/>
              </w:rPr>
              <w:t>ittel</w:t>
            </w:r>
            <w:r w:rsidRPr="007743D1">
              <w:rPr>
                <w:lang w:val="nn-NO"/>
              </w:rPr>
              <w:t xml:space="preserve"> </w:t>
            </w:r>
            <w:r>
              <w:t>E3</w:t>
            </w:r>
          </w:p>
        </w:tc>
        <w:tc>
          <w:tcPr>
            <w:tcW w:w="713" w:type="dxa"/>
            <w:vAlign w:val="bottom"/>
          </w:tcPr>
          <w:p w14:paraId="5C166E60" w14:textId="77777777" w:rsidR="00BC59B3" w:rsidRDefault="00BC59B3">
            <w:pPr>
              <w:jc w:val="right"/>
            </w:pPr>
          </w:p>
          <w:p w14:paraId="63954A8A" w14:textId="77777777" w:rsidR="00BC59B3" w:rsidRDefault="00BC59B3">
            <w:pPr>
              <w:jc w:val="right"/>
            </w:pPr>
            <w:r>
              <w:t>kr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bottom"/>
          </w:tcPr>
          <w:p w14:paraId="71597F06" w14:textId="77777777" w:rsidR="00BC59B3" w:rsidRDefault="00BC59B3">
            <w:pPr>
              <w:jc w:val="right"/>
            </w:pPr>
          </w:p>
        </w:tc>
      </w:tr>
      <w:tr w:rsidR="00BC59B3" w14:paraId="4814C821" w14:textId="77777777" w:rsidTr="00B2273C">
        <w:trPr>
          <w:cantSplit/>
        </w:trPr>
        <w:tc>
          <w:tcPr>
            <w:tcW w:w="5607" w:type="dxa"/>
          </w:tcPr>
          <w:p w14:paraId="5156D1BA" w14:textId="77777777" w:rsidR="00BC59B3" w:rsidRDefault="00BC59B3"/>
          <w:p w14:paraId="0AB8BE51" w14:textId="77777777" w:rsidR="00BC59B3" w:rsidRDefault="00BC59B3" w:rsidP="00B34EAA">
            <w:r>
              <w:t>Sum mannskap og maskiner i henhold til kap</w:t>
            </w:r>
            <w:r w:rsidR="00B34EAA">
              <w:t>ittel</w:t>
            </w:r>
            <w:r>
              <w:t xml:space="preserve"> E4</w:t>
            </w:r>
          </w:p>
        </w:tc>
        <w:tc>
          <w:tcPr>
            <w:tcW w:w="713" w:type="dxa"/>
            <w:vAlign w:val="bottom"/>
          </w:tcPr>
          <w:p w14:paraId="6C69D28F" w14:textId="77777777" w:rsidR="00BC59B3" w:rsidRDefault="00BC59B3">
            <w:pPr>
              <w:jc w:val="right"/>
            </w:pPr>
          </w:p>
          <w:p w14:paraId="32BFAD70" w14:textId="77777777" w:rsidR="00BC59B3" w:rsidRDefault="00BC59B3">
            <w:pPr>
              <w:jc w:val="right"/>
            </w:pPr>
            <w:r>
              <w:t>kr</w:t>
            </w: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D7454" w14:textId="77777777" w:rsidR="00BC59B3" w:rsidRDefault="00BC59B3">
            <w:pPr>
              <w:jc w:val="right"/>
            </w:pPr>
          </w:p>
        </w:tc>
      </w:tr>
      <w:tr w:rsidR="00BC59B3" w14:paraId="4F75A5C0" w14:textId="77777777" w:rsidTr="00B2273C">
        <w:trPr>
          <w:cantSplit/>
        </w:trPr>
        <w:tc>
          <w:tcPr>
            <w:tcW w:w="5607" w:type="dxa"/>
          </w:tcPr>
          <w:p w14:paraId="604E7F84" w14:textId="77777777" w:rsidR="00BC59B3" w:rsidRDefault="00BC59B3"/>
          <w:p w14:paraId="3E7EC983" w14:textId="77777777" w:rsidR="00BC59B3" w:rsidRDefault="00BC59B3">
            <w:r>
              <w:t>Total tilbudssum uten merverdiavgift</w:t>
            </w:r>
          </w:p>
        </w:tc>
        <w:tc>
          <w:tcPr>
            <w:tcW w:w="713" w:type="dxa"/>
            <w:vAlign w:val="bottom"/>
          </w:tcPr>
          <w:p w14:paraId="21058946" w14:textId="77777777" w:rsidR="00BC59B3" w:rsidRDefault="00BC59B3">
            <w:pPr>
              <w:jc w:val="right"/>
            </w:pPr>
          </w:p>
          <w:p w14:paraId="6C6FFE5F" w14:textId="77777777" w:rsidR="00BC59B3" w:rsidRDefault="00BC59B3">
            <w:pPr>
              <w:jc w:val="right"/>
            </w:pPr>
            <w:r>
              <w:t>kr</w:t>
            </w: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E6857" w14:textId="77777777" w:rsidR="00BC59B3" w:rsidRDefault="00BC59B3">
            <w:pPr>
              <w:jc w:val="right"/>
            </w:pPr>
          </w:p>
        </w:tc>
      </w:tr>
    </w:tbl>
    <w:p w14:paraId="6F648FE9" w14:textId="77777777" w:rsidR="00BC59B3" w:rsidRDefault="00BC59B3"/>
    <w:p w14:paraId="7FF1E3B0" w14:textId="77777777" w:rsidR="00BC59B3" w:rsidRDefault="00BC59B3"/>
    <w:p w14:paraId="7DB8D57D" w14:textId="77777777" w:rsidR="00BC59B3" w:rsidRDefault="00BC59B3">
      <w:r>
        <w:t>Tilbyder bekrefter at kostnader forbundet med alle nødvendige sikkerhetstiltak er tatt med i dette tilbudet.</w:t>
      </w:r>
    </w:p>
    <w:p w14:paraId="36E314AC" w14:textId="77777777" w:rsidR="00B2273C" w:rsidRPr="00E90F48" w:rsidRDefault="00B2273C" w:rsidP="00B2273C"/>
    <w:p w14:paraId="409CD27E" w14:textId="77777777" w:rsidR="00B2273C" w:rsidRPr="00E90F48" w:rsidRDefault="00B2273C" w:rsidP="00B2273C">
      <w:r w:rsidRPr="00E90F48">
        <w:t>Tilbyder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B43F49A" w14:textId="77A29A6B" w:rsidR="00BC59B3" w:rsidRDefault="00BC59B3"/>
    <w:p w14:paraId="340AF754" w14:textId="77777777" w:rsidR="0023247B" w:rsidRDefault="0023247B"/>
    <w:tbl>
      <w:tblPr>
        <w:tblW w:w="0" w:type="auto"/>
        <w:tblLook w:val="0000" w:firstRow="0" w:lastRow="0" w:firstColumn="0" w:lastColumn="0" w:noHBand="0" w:noVBand="0"/>
      </w:tblPr>
      <w:tblGrid>
        <w:gridCol w:w="3830"/>
        <w:gridCol w:w="888"/>
        <w:gridCol w:w="4069"/>
      </w:tblGrid>
      <w:tr w:rsidR="00BC59B3" w14:paraId="38D9C0BE" w14:textId="77777777">
        <w:trPr>
          <w:cantSplit/>
        </w:trPr>
        <w:tc>
          <w:tcPr>
            <w:tcW w:w="3888" w:type="dxa"/>
            <w:tcBorders>
              <w:bottom w:val="single" w:sz="4" w:space="0" w:color="auto"/>
            </w:tcBorders>
          </w:tcPr>
          <w:p w14:paraId="590BA710" w14:textId="77777777" w:rsidR="00BC59B3" w:rsidRDefault="00BC59B3"/>
          <w:p w14:paraId="2F14F8F7" w14:textId="77777777" w:rsidR="00BC59B3" w:rsidRDefault="00A55AD7">
            <w:r>
              <w:t>Dato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9FE1A3" w14:textId="77777777" w:rsidR="00BC59B3" w:rsidRDefault="00BC59B3"/>
          <w:p w14:paraId="5AA0161C" w14:textId="77777777" w:rsidR="00BC59B3" w:rsidRDefault="00BC59B3"/>
        </w:tc>
        <w:tc>
          <w:tcPr>
            <w:tcW w:w="4140" w:type="dxa"/>
            <w:tcBorders>
              <w:bottom w:val="single" w:sz="4" w:space="0" w:color="auto"/>
            </w:tcBorders>
          </w:tcPr>
          <w:p w14:paraId="4A7D1F97" w14:textId="77777777" w:rsidR="00BC59B3" w:rsidRDefault="00BC59B3"/>
          <w:p w14:paraId="3D31C184" w14:textId="77777777" w:rsidR="00BC59B3" w:rsidRDefault="00BC59B3"/>
        </w:tc>
      </w:tr>
      <w:tr w:rsidR="00BC59B3" w14:paraId="19129F06" w14:textId="77777777">
        <w:trPr>
          <w:cantSplit/>
        </w:trPr>
        <w:tc>
          <w:tcPr>
            <w:tcW w:w="89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C4000F" w14:textId="77777777" w:rsidR="00BC59B3" w:rsidRDefault="00BC59B3"/>
          <w:p w14:paraId="3E42FA6B" w14:textId="77777777" w:rsidR="00BC59B3" w:rsidRDefault="00BC59B3"/>
          <w:p w14:paraId="763FE720" w14:textId="77777777" w:rsidR="00BC59B3" w:rsidRDefault="00BC59B3"/>
          <w:p w14:paraId="74122E09" w14:textId="77777777" w:rsidR="0023247B" w:rsidRDefault="0023247B"/>
          <w:p w14:paraId="6E632253" w14:textId="77777777" w:rsidR="0023247B" w:rsidRDefault="0023247B"/>
          <w:p w14:paraId="2A8DB2D7" w14:textId="787CFF82" w:rsidR="0023247B" w:rsidRDefault="0023247B"/>
        </w:tc>
      </w:tr>
      <w:tr w:rsidR="00BC59B3" w14:paraId="07AE1E17" w14:textId="77777777">
        <w:trPr>
          <w:cantSplit/>
        </w:trPr>
        <w:tc>
          <w:tcPr>
            <w:tcW w:w="8928" w:type="dxa"/>
            <w:gridSpan w:val="3"/>
            <w:tcBorders>
              <w:top w:val="single" w:sz="4" w:space="0" w:color="auto"/>
            </w:tcBorders>
          </w:tcPr>
          <w:p w14:paraId="7A6B7681" w14:textId="77777777" w:rsidR="00BC59B3" w:rsidRDefault="00A55AD7">
            <w:pPr>
              <w:jc w:val="center"/>
            </w:pPr>
            <w:r>
              <w:t>Stempel og</w:t>
            </w:r>
            <w:r w:rsidR="00BC59B3">
              <w:t xml:space="preserve"> underskrift</w:t>
            </w:r>
          </w:p>
        </w:tc>
      </w:tr>
    </w:tbl>
    <w:p w14:paraId="3DC50922" w14:textId="77777777" w:rsidR="00BC59B3" w:rsidRDefault="00BC59B3"/>
    <w:p w14:paraId="4AFC40B5" w14:textId="77777777" w:rsidR="00BC59B3" w:rsidRDefault="00BC59B3"/>
    <w:p w14:paraId="4A4B340C" w14:textId="77777777" w:rsidR="00BC59B3" w:rsidRDefault="00BC59B3"/>
    <w:tbl>
      <w:tblPr>
        <w:tblW w:w="0" w:type="auto"/>
        <w:tblLook w:val="0000" w:firstRow="0" w:lastRow="0" w:firstColumn="0" w:lastColumn="0" w:noHBand="0" w:noVBand="0"/>
      </w:tblPr>
      <w:tblGrid>
        <w:gridCol w:w="3680"/>
        <w:gridCol w:w="5107"/>
      </w:tblGrid>
      <w:tr w:rsidR="00BC59B3" w14:paraId="330C8FA6" w14:textId="77777777">
        <w:tc>
          <w:tcPr>
            <w:tcW w:w="3708" w:type="dxa"/>
          </w:tcPr>
          <w:p w14:paraId="42189776" w14:textId="77777777" w:rsidR="00BC59B3" w:rsidRDefault="00BC59B3"/>
          <w:p w14:paraId="4477614F" w14:textId="77777777" w:rsidR="00BC59B3" w:rsidRDefault="00BC59B3">
            <w:r>
              <w:t>Organisasjonsnummer: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32DCEC91" w14:textId="77777777" w:rsidR="00BC59B3" w:rsidRDefault="00BC59B3"/>
          <w:p w14:paraId="606C3A7C" w14:textId="77777777" w:rsidR="00BC59B3" w:rsidRDefault="00BC59B3"/>
        </w:tc>
      </w:tr>
      <w:tr w:rsidR="00BC59B3" w14:paraId="429177BA" w14:textId="77777777">
        <w:tc>
          <w:tcPr>
            <w:tcW w:w="3708" w:type="dxa"/>
          </w:tcPr>
          <w:p w14:paraId="03EF9CAA" w14:textId="77777777" w:rsidR="00BC59B3" w:rsidRDefault="00BC59B3"/>
          <w:p w14:paraId="1A59D291" w14:textId="77777777" w:rsidR="00BC59B3" w:rsidRDefault="00BC59B3">
            <w: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02EFCFFC" w14:textId="77777777" w:rsidR="00BC59B3" w:rsidRDefault="00BC59B3"/>
          <w:p w14:paraId="450A98B7" w14:textId="77777777" w:rsidR="00BC59B3" w:rsidRDefault="00BC59B3"/>
        </w:tc>
      </w:tr>
      <w:tr w:rsidR="00BC59B3" w14:paraId="144C454F" w14:textId="77777777">
        <w:tc>
          <w:tcPr>
            <w:tcW w:w="3708" w:type="dxa"/>
          </w:tcPr>
          <w:p w14:paraId="61AB03D8" w14:textId="77777777" w:rsidR="00BC59B3" w:rsidRDefault="00BC59B3"/>
          <w:p w14:paraId="78BF572C" w14:textId="77777777" w:rsidR="00BC59B3" w:rsidRDefault="00BC59B3">
            <w: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5F802DCA" w14:textId="77777777" w:rsidR="00BC59B3" w:rsidRDefault="00BC59B3"/>
          <w:p w14:paraId="5369937F" w14:textId="77777777" w:rsidR="00BC59B3" w:rsidRDefault="00BC59B3"/>
        </w:tc>
      </w:tr>
      <w:tr w:rsidR="00BC59B3" w14:paraId="65EC4E08" w14:textId="77777777">
        <w:tc>
          <w:tcPr>
            <w:tcW w:w="3708" w:type="dxa"/>
          </w:tcPr>
          <w:p w14:paraId="4D0B96D4" w14:textId="77777777" w:rsidR="00BC59B3" w:rsidRDefault="00BC59B3"/>
          <w:p w14:paraId="50A62685" w14:textId="77777777" w:rsidR="00BC59B3" w:rsidRDefault="007743D1">
            <w:r>
              <w:t>Postnummer og -</w:t>
            </w:r>
            <w:r w:rsidR="00BC59B3">
              <w:t>sted: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11209E8D" w14:textId="77777777" w:rsidR="00BC59B3" w:rsidRDefault="00BC59B3"/>
          <w:p w14:paraId="2B6F3FB8" w14:textId="77777777" w:rsidR="00BC59B3" w:rsidRDefault="00BC59B3"/>
        </w:tc>
      </w:tr>
      <w:tr w:rsidR="00BC59B3" w14:paraId="22CE7E14" w14:textId="77777777">
        <w:tc>
          <w:tcPr>
            <w:tcW w:w="3708" w:type="dxa"/>
          </w:tcPr>
          <w:p w14:paraId="357A8118" w14:textId="77777777" w:rsidR="00BC59B3" w:rsidRDefault="00BC59B3"/>
          <w:p w14:paraId="37B736AF" w14:textId="77777777" w:rsidR="00BC59B3" w:rsidRDefault="00A55AD7">
            <w:r>
              <w:t>K</w:t>
            </w:r>
            <w:r w:rsidR="00BC59B3">
              <w:t>ontaktperson</w:t>
            </w:r>
            <w:r>
              <w:t xml:space="preserve"> og telefonnummer</w:t>
            </w:r>
            <w:r w:rsidR="00BC59B3">
              <w:t>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0AB99D90" w14:textId="77777777" w:rsidR="00BC59B3" w:rsidRDefault="00BC59B3"/>
          <w:p w14:paraId="0DDE4374" w14:textId="77777777" w:rsidR="00BC59B3" w:rsidRDefault="00BC59B3"/>
        </w:tc>
      </w:tr>
    </w:tbl>
    <w:p w14:paraId="66C77CEF" w14:textId="77777777" w:rsidR="00BC59B3" w:rsidRDefault="00BC59B3"/>
    <w:sectPr w:rsidR="00BC59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57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4E7AA" w14:textId="77777777" w:rsidR="000F3894" w:rsidRDefault="000F3894">
      <w:r>
        <w:separator/>
      </w:r>
    </w:p>
  </w:endnote>
  <w:endnote w:type="continuationSeparator" w:id="0">
    <w:p w14:paraId="0EFD8AB0" w14:textId="77777777" w:rsidR="000F3894" w:rsidRDefault="000F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74A04" w14:textId="77777777" w:rsidR="000F2912" w:rsidRDefault="000F29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AE0CD" w14:textId="77777777" w:rsidR="00745EB0" w:rsidRPr="00745EB0" w:rsidRDefault="00745EB0" w:rsidP="00745EB0">
    <w:pPr>
      <w:pStyle w:val="Bunntekst"/>
      <w:rPr>
        <w:sz w:val="16"/>
        <w:szCs w:val="16"/>
      </w:rPr>
    </w:pPr>
    <w:r w:rsidRPr="00745EB0">
      <w:rPr>
        <w:sz w:val="16"/>
        <w:szCs w:val="16"/>
      </w:rPr>
      <w:t>Maldokument vegoppmerkingskontrakt – Drift og vedlikehold – Under EØS-terskelverdi – 8406 – Åpen tilbudskonkurranse.</w:t>
    </w:r>
  </w:p>
  <w:p w14:paraId="35B3316B" w14:textId="2D11B30A" w:rsidR="007478A5" w:rsidRPr="00E30CD3" w:rsidRDefault="00745EB0" w:rsidP="00745EB0">
    <w:pPr>
      <w:pStyle w:val="Bunntekst"/>
    </w:pPr>
    <w:r w:rsidRPr="00745EB0">
      <w:rPr>
        <w:sz w:val="16"/>
        <w:szCs w:val="16"/>
      </w:rPr>
      <w:t xml:space="preserve">Versjon </w:t>
    </w:r>
    <w:r w:rsidRPr="00745EB0">
      <w:rPr>
        <w:sz w:val="16"/>
        <w:szCs w:val="16"/>
      </w:rPr>
      <w:t>202</w:t>
    </w:r>
    <w:r w:rsidR="00F90D88">
      <w:rPr>
        <w:sz w:val="16"/>
        <w:szCs w:val="16"/>
      </w:rPr>
      <w:t>2-</w:t>
    </w:r>
    <w:r w:rsidR="000F2912">
      <w:rPr>
        <w:sz w:val="16"/>
        <w:szCs w:val="16"/>
      </w:rPr>
      <w:t>12-21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3CA20" w14:textId="77777777" w:rsidR="000F2912" w:rsidRDefault="000F291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0DB75" w14:textId="77777777" w:rsidR="000F3894" w:rsidRDefault="000F3894">
      <w:r>
        <w:separator/>
      </w:r>
    </w:p>
  </w:footnote>
  <w:footnote w:type="continuationSeparator" w:id="0">
    <w:p w14:paraId="53B292AA" w14:textId="77777777" w:rsidR="000F3894" w:rsidRDefault="000F3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87765" w14:textId="77777777" w:rsidR="000F2912" w:rsidRDefault="000F29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3D413" w14:textId="1D07A3DE" w:rsidR="00F53B27" w:rsidRDefault="00F53B27">
    <w:pPr>
      <w:pStyle w:val="Topptekst"/>
      <w:tabs>
        <w:tab w:val="clear" w:pos="9072"/>
        <w:tab w:val="right" w:pos="8820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  <w:t xml:space="preserve">E5 -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5E1813">
      <w:rPr>
        <w:rStyle w:val="Sidetall"/>
        <w:noProof/>
        <w:sz w:val="20"/>
      </w:rPr>
      <w:t>1</w:t>
    </w:r>
    <w:r>
      <w:rPr>
        <w:rStyle w:val="Sidetall"/>
        <w:sz w:val="20"/>
      </w:rPr>
      <w:fldChar w:fldCharType="end"/>
    </w:r>
  </w:p>
  <w:p w14:paraId="721BA31C" w14:textId="77777777" w:rsidR="000658B3" w:rsidRDefault="000658B3" w:rsidP="000658B3">
    <w:pPr>
      <w:pStyle w:val="Topptekst"/>
      <w:rPr>
        <w:sz w:val="20"/>
      </w:rPr>
    </w:pPr>
    <w:r w:rsidRPr="00416534">
      <w:rPr>
        <w:sz w:val="20"/>
      </w:rPr>
      <w:t>Vegoppmerking</w:t>
    </w:r>
  </w:p>
  <w:p w14:paraId="294D4A95" w14:textId="2305FF05" w:rsidR="000658B3" w:rsidRDefault="000658B3" w:rsidP="000658B3">
    <w:pPr>
      <w:pStyle w:val="Topptekst"/>
      <w:rPr>
        <w:sz w:val="20"/>
      </w:rPr>
    </w:pPr>
    <w:r w:rsidRPr="0072307D">
      <w:rPr>
        <w:sz w:val="20"/>
        <w:highlight w:val="lightGray"/>
      </w:rPr>
      <w:t>Kontraktnavn</w:t>
    </w:r>
    <w:r w:rsidR="0093409A">
      <w:rPr>
        <w:sz w:val="20"/>
      </w:rPr>
      <w:t xml:space="preserve"> 202</w:t>
    </w:r>
    <w:r w:rsidR="0093409A" w:rsidRPr="0023247B">
      <w:rPr>
        <w:sz w:val="20"/>
        <w:highlight w:val="lightGray"/>
      </w:rPr>
      <w:t>å</w:t>
    </w:r>
    <w:r w:rsidR="0093409A">
      <w:rPr>
        <w:sz w:val="20"/>
      </w:rPr>
      <w:t xml:space="preserve"> – 202</w:t>
    </w:r>
    <w:r w:rsidR="0093409A" w:rsidRPr="0023247B">
      <w:rPr>
        <w:sz w:val="20"/>
        <w:highlight w:val="lightGray"/>
      </w:rPr>
      <w:t>å</w:t>
    </w:r>
  </w:p>
  <w:p w14:paraId="1532EEB4" w14:textId="77777777" w:rsidR="00F53B27" w:rsidRDefault="00F53B27">
    <w:pPr>
      <w:pStyle w:val="Topptekst"/>
      <w:rPr>
        <w:b/>
        <w:bCs/>
        <w:sz w:val="20"/>
      </w:rPr>
    </w:pPr>
    <w:r>
      <w:rPr>
        <w:b/>
        <w:bCs/>
        <w:sz w:val="20"/>
      </w:rPr>
      <w:t>E Svardokumenter</w:t>
    </w:r>
  </w:p>
  <w:p w14:paraId="5DFC282F" w14:textId="49264048" w:rsidR="00F53B27" w:rsidRDefault="00F53B27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>E5 Tilbudsskjema</w:t>
    </w:r>
    <w:r>
      <w:rPr>
        <w:b/>
        <w:bCs/>
        <w:sz w:val="20"/>
      </w:rPr>
      <w:tab/>
    </w:r>
    <w:r>
      <w:rPr>
        <w:b/>
        <w:bCs/>
        <w:sz w:val="20"/>
      </w:rPr>
      <w:tab/>
    </w:r>
    <w:r w:rsidR="000658B3" w:rsidRPr="0023247B">
      <w:rPr>
        <w:sz w:val="20"/>
      </w:rPr>
      <w:t>20</w:t>
    </w:r>
    <w:r w:rsidR="0093409A" w:rsidRPr="0023247B">
      <w:rPr>
        <w:sz w:val="20"/>
      </w:rPr>
      <w:t>2</w:t>
    </w:r>
    <w:r w:rsidR="000658B3">
      <w:rPr>
        <w:sz w:val="20"/>
        <w:highlight w:val="lightGray"/>
      </w:rPr>
      <w:t>å-</w:t>
    </w:r>
    <w:r w:rsidRPr="00F27F2E">
      <w:rPr>
        <w:sz w:val="20"/>
        <w:highlight w:val="lightGray"/>
      </w:rPr>
      <w:t>mm</w:t>
    </w:r>
    <w:r>
      <w:rPr>
        <w:sz w:val="20"/>
        <w:highlight w:val="lightGray"/>
      </w:rPr>
      <w:t>-dd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1E576" w14:textId="77777777" w:rsidR="000F2912" w:rsidRDefault="000F291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CE8"/>
    <w:rsid w:val="000658B3"/>
    <w:rsid w:val="000F2912"/>
    <w:rsid w:val="000F3894"/>
    <w:rsid w:val="0023247B"/>
    <w:rsid w:val="00255DA8"/>
    <w:rsid w:val="00382318"/>
    <w:rsid w:val="00422241"/>
    <w:rsid w:val="00487CE8"/>
    <w:rsid w:val="00507AB0"/>
    <w:rsid w:val="00521583"/>
    <w:rsid w:val="005E1813"/>
    <w:rsid w:val="006260EC"/>
    <w:rsid w:val="00737CF6"/>
    <w:rsid w:val="00745EB0"/>
    <w:rsid w:val="007478A5"/>
    <w:rsid w:val="0076171B"/>
    <w:rsid w:val="007743D1"/>
    <w:rsid w:val="007A1C46"/>
    <w:rsid w:val="007D0AC7"/>
    <w:rsid w:val="00841B12"/>
    <w:rsid w:val="008640F3"/>
    <w:rsid w:val="00891384"/>
    <w:rsid w:val="008C6796"/>
    <w:rsid w:val="008E6900"/>
    <w:rsid w:val="0093409A"/>
    <w:rsid w:val="00A55AD7"/>
    <w:rsid w:val="00B2273C"/>
    <w:rsid w:val="00B34EAA"/>
    <w:rsid w:val="00BC59B3"/>
    <w:rsid w:val="00C431F7"/>
    <w:rsid w:val="00C67CC5"/>
    <w:rsid w:val="00DB0473"/>
    <w:rsid w:val="00E30CD3"/>
    <w:rsid w:val="00E92663"/>
    <w:rsid w:val="00F27F2E"/>
    <w:rsid w:val="00F53B27"/>
    <w:rsid w:val="00F90D88"/>
    <w:rsid w:val="00F9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DDE1AE4"/>
  <w15:docId w15:val="{942E9C7B-DC98-4C77-9FBC-451E91EB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customStyle="1" w:styleId="BunntekstTegn">
    <w:name w:val="Bunntekst Tegn"/>
    <w:basedOn w:val="Standardskriftforavsnitt"/>
    <w:link w:val="Bunntekst"/>
    <w:uiPriority w:val="99"/>
    <w:rsid w:val="007478A5"/>
    <w:rPr>
      <w:sz w:val="24"/>
      <w:szCs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0658B3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3409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3409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2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E5_Tilbudsskjema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Props1.xml><?xml version="1.0" encoding="utf-8"?>
<ds:datastoreItem xmlns:ds="http://schemas.openxmlformats.org/officeDocument/2006/customXml" ds:itemID="{97B529F4-C5B7-4DE0-8B6C-4377A9F909A2}">
  <ds:schemaRefs>
    <ds:schemaRef ds:uri="beae3e8e-208c-4b8a-be05-3e30f474ae01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4B154C-8DA9-45AC-904A-6E3A984AC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08478-BB29-4A25-B1D6-EB8FA365F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A9F26B-FA4F-450C-968F-476CFA5C1A2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R763V_E5_Tilbudsskjema_20161201</Template>
  <TotalTime>3</TotalTime>
  <Pages>1</Pages>
  <Words>97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5</cp:revision>
  <cp:lastPrinted>2010-08-17T13:02:00Z</cp:lastPrinted>
  <dcterms:created xsi:type="dcterms:W3CDTF">2021-12-08T13:23:00Z</dcterms:created>
  <dcterms:modified xsi:type="dcterms:W3CDTF">2022-12-21T12:55:00Z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8900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20" name="lcf76f155ced4ddcb4097134ff3c332f">
    <vt:lpwstr/>
  </property>
</Properties>
</file>